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Dorfgemeinschaftshaus Berschweiler bei Kirn - Trockenbauarbeiten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Dorfgemeinschaftshaus Berschweiler bei Kirn - Trockenbauarbeiten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